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557265">
        <w:rPr>
          <w:rFonts w:ascii="Arial" w:hAnsi="Arial" w:cs="Arial"/>
          <w:b/>
          <w:caps/>
          <w:sz w:val="28"/>
          <w:szCs w:val="28"/>
        </w:rPr>
        <w:t>2220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557265" w:rsidRDefault="0055726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265">
              <w:rPr>
                <w:rFonts w:ascii="Arial" w:hAnsi="Arial" w:cs="Arial"/>
                <w:sz w:val="20"/>
                <w:szCs w:val="20"/>
              </w:rPr>
              <w:t>Solicita providências visando à execução de reparos em calçada da Rua Barão de Jacareí, em frente ao nº 910, onde se situa a EE Dr. Francisco Gomes da Silva Prado.</w:t>
            </w:r>
          </w:p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57265" w:rsidRDefault="00557265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="00557265" w:rsidRPr="00557265">
        <w:rPr>
          <w:rFonts w:ascii="Arial" w:hAnsi="Arial" w:cs="Arial"/>
        </w:rPr>
        <w:t>à execução de reparos em calçada da Rua Barão de Jacareí, em frente ao nº 910, onde se situa a EE Dr. Francisco Gomes da Silva Prado.</w:t>
      </w:r>
    </w:p>
    <w:p w:rsidR="009238BB" w:rsidRPr="009238BB" w:rsidRDefault="009238BB" w:rsidP="009238B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9238BB">
        <w:rPr>
          <w:rFonts w:ascii="Arial" w:hAnsi="Arial" w:cs="Arial"/>
        </w:rPr>
        <w:t>Conforme fotos anexas e relatos dos moradores, os buracos estão abertos há muito tempo, podendo causar acidentes e quedas dos munícipes.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557265">
        <w:rPr>
          <w:rFonts w:ascii="Arial" w:hAnsi="Arial" w:cs="Arial"/>
        </w:rPr>
        <w:t>2</w:t>
      </w:r>
      <w:r w:rsidR="00E20463">
        <w:rPr>
          <w:rFonts w:ascii="Arial" w:hAnsi="Arial" w:cs="Arial"/>
        </w:rPr>
        <w:t xml:space="preserve"> de </w:t>
      </w:r>
      <w:r w:rsidR="00557265">
        <w:rPr>
          <w:rFonts w:ascii="Arial" w:hAnsi="Arial" w:cs="Arial"/>
        </w:rPr>
        <w:t xml:space="preserve">dezembro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57265" w:rsidRPr="00557265" w:rsidRDefault="00557265" w:rsidP="00557265">
      <w:pPr>
        <w:jc w:val="center"/>
        <w:rPr>
          <w:rFonts w:ascii="Arial" w:eastAsia="Calibri" w:hAnsi="Arial" w:cs="Arial"/>
          <w:b/>
          <w:lang w:eastAsia="en-US"/>
        </w:rPr>
      </w:pPr>
      <w:bookmarkStart w:id="0" w:name="_GoBack"/>
      <w:bookmarkEnd w:id="0"/>
      <w:r w:rsidRPr="00557265">
        <w:rPr>
          <w:rFonts w:ascii="Arial" w:eastAsia="Calibri" w:hAnsi="Arial" w:cs="Arial"/>
          <w:b/>
          <w:lang w:eastAsia="en-US"/>
        </w:rPr>
        <w:t>DR. RODRIGO SALOMON</w:t>
      </w:r>
    </w:p>
    <w:p w:rsidR="00671448" w:rsidRDefault="00557265" w:rsidP="00557265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 xml:space="preserve">                                                  </w:t>
      </w:r>
      <w:r w:rsidRPr="00557265">
        <w:rPr>
          <w:rFonts w:ascii="Arial" w:eastAsia="Calibri" w:hAnsi="Arial" w:cs="Arial"/>
          <w:lang w:eastAsia="en-US"/>
        </w:rPr>
        <w:t>Vereador - Líder do PSDB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15D1F" w:rsidRDefault="00A15D1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3873038" cy="2904779"/>
            <wp:effectExtent l="0" t="0" r="0" b="0"/>
            <wp:docPr id="4" name="Imagem 4" descr="C:\Users\SALETTE\AppData\Local\Microsoft\Windows\INetCache\Content.Word\WhatsApp Image 2020-11-26 at 10.12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TE\AppData\Local\Microsoft\Windows\INetCache\Content.Word\WhatsApp Image 2020-11-26 at 10.12.25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734" cy="291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1F" w:rsidRDefault="00A15D1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A15D1F" w:rsidRDefault="00A15D1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5A19DF" w:rsidRDefault="00A15D1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844405" cy="2883304"/>
            <wp:effectExtent l="0" t="0" r="3810" b="0"/>
            <wp:docPr id="3" name="Imagem 3" descr="C:\Users\SALETTE\AppData\Local\Microsoft\Windows\INetCache\Content.Word\WhatsApp Image 2020-11-26 at 10.12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TE\AppData\Local\Microsoft\Windows\INetCache\Content.Word\WhatsApp Image 2020-11-26 at 10.12.26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655" cy="2892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5A19DF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D1E" w:rsidRDefault="003D6D1E">
      <w:r>
        <w:separator/>
      </w:r>
    </w:p>
  </w:endnote>
  <w:endnote w:type="continuationSeparator" w:id="0">
    <w:p w:rsidR="003D6D1E" w:rsidRDefault="003D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D1E" w:rsidRDefault="003D6D1E">
      <w:r>
        <w:separator/>
      </w:r>
    </w:p>
  </w:footnote>
  <w:footnote w:type="continuationSeparator" w:id="0">
    <w:p w:rsidR="003D6D1E" w:rsidRDefault="003D6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15D1F">
      <w:rPr>
        <w:rFonts w:ascii="Arial" w:hAnsi="Arial" w:cs="Arial"/>
        <w:b/>
        <w:sz w:val="20"/>
        <w:szCs w:val="20"/>
        <w:u w:val="single"/>
      </w:rPr>
      <w:t>2220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A15D1F">
      <w:rPr>
        <w:rFonts w:ascii="Arial" w:hAnsi="Arial" w:cs="Arial"/>
        <w:b/>
        <w:sz w:val="20"/>
        <w:szCs w:val="20"/>
        <w:u w:val="single"/>
      </w:rPr>
      <w:t xml:space="preserve"> – Vereador Dr. Rodrigo Salomon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B7B6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B7B6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2D43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6D1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57265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B7B6A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238BB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5D1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AB42-5014-48B3-8B70-3AEF29DA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6</cp:revision>
  <cp:lastPrinted>2017-01-27T16:52:00Z</cp:lastPrinted>
  <dcterms:created xsi:type="dcterms:W3CDTF">2020-12-01T11:58:00Z</dcterms:created>
  <dcterms:modified xsi:type="dcterms:W3CDTF">2020-12-01T12:04:00Z</dcterms:modified>
</cp:coreProperties>
</file>